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Fliesenarbeiten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KITA Wassenberg - Fliesenarbeiten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